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F92C6D3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D93F06" w:rsidRPr="00D93F06">
        <w:rPr>
          <w:rFonts w:ascii="Arial" w:hAnsi="Arial" w:cs="Arial"/>
          <w:b/>
          <w:bCs/>
          <w:sz w:val="22"/>
          <w:szCs w:val="22"/>
        </w:rPr>
        <w:t>S3-253474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2AA3A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Nokia</w:t>
      </w:r>
    </w:p>
    <w:p w14:paraId="65CE4E4B" w14:textId="6248F91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New Security Area on multiple NAS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12A2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</w:t>
      </w:r>
      <w:r w:rsidR="00636414">
        <w:rPr>
          <w:rFonts w:ascii="Arial" w:hAnsi="Arial" w:cs="Arial"/>
          <w:b/>
          <w:bCs/>
          <w:lang w:val="en-US"/>
        </w:rPr>
        <w:t>3.1</w:t>
      </w:r>
    </w:p>
    <w:p w14:paraId="369E83CA" w14:textId="6E6453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36414">
        <w:rPr>
          <w:rFonts w:ascii="Arial" w:hAnsi="Arial" w:cs="Arial"/>
          <w:b/>
          <w:bCs/>
          <w:lang w:val="en-US"/>
        </w:rPr>
        <w:t>3GPP TR 33.801-01</w:t>
      </w:r>
    </w:p>
    <w:p w14:paraId="32E76F63" w14:textId="67C142A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0.1.0</w:t>
      </w:r>
    </w:p>
    <w:p w14:paraId="09C0AB02" w14:textId="2ED3FF5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C1F440C" w14:textId="38A61C78" w:rsidR="007D147B" w:rsidRDefault="003E5130" w:rsidP="005C795F">
      <w:pPr>
        <w:rPr>
          <w:lang w:val="en-US"/>
        </w:rPr>
      </w:pPr>
      <w:r>
        <w:rPr>
          <w:lang w:val="en-US"/>
        </w:rPr>
        <w:t>This contribution proposes a new security area for TR 33.801-01</w:t>
      </w:r>
      <w:r w:rsidR="007D147B">
        <w:rPr>
          <w:rFonts w:ascii="Arial" w:hAnsi="Arial" w:cs="Arial"/>
          <w:lang w:val="en-US"/>
        </w:rPr>
        <w:t>.</w:t>
      </w:r>
    </w:p>
    <w:p w14:paraId="6E1D8BF5" w14:textId="2C6B5A71" w:rsidR="00F32057" w:rsidRDefault="005C795F" w:rsidP="007D147B">
      <w:pPr>
        <w:rPr>
          <w:lang w:val="en-US"/>
        </w:rPr>
      </w:pP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6B0A861" w14:textId="77777777" w:rsidR="00015C7D" w:rsidRPr="00015C7D" w:rsidRDefault="00015C7D" w:rsidP="00015C7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173258688"/>
      <w:r w:rsidRPr="00015C7D">
        <w:rPr>
          <w:rFonts w:ascii="Arial" w:eastAsia="DengXian" w:hAnsi="Arial"/>
          <w:sz w:val="36"/>
        </w:rPr>
        <w:t>2</w:t>
      </w:r>
      <w:r w:rsidRPr="00015C7D">
        <w:rPr>
          <w:rFonts w:ascii="Arial" w:eastAsia="DengXian" w:hAnsi="Arial"/>
          <w:sz w:val="36"/>
        </w:rPr>
        <w:tab/>
        <w:t>References</w:t>
      </w:r>
      <w:bookmarkEnd w:id="0"/>
    </w:p>
    <w:p w14:paraId="2BE1B245" w14:textId="77777777" w:rsidR="004A6832" w:rsidRDefault="004A6832" w:rsidP="004A6832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14:paraId="0C80C88D" w14:textId="77777777" w:rsidR="004A6832" w:rsidRDefault="004A6832" w:rsidP="004A6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B2B703A" w14:textId="77777777" w:rsidR="003E5130" w:rsidRPr="004D3578" w:rsidRDefault="003E5130" w:rsidP="003E5130">
      <w:pPr>
        <w:pStyle w:val="Heading1"/>
      </w:pPr>
      <w:bookmarkStart w:id="1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1"/>
    </w:p>
    <w:p w14:paraId="7C7D4A57" w14:textId="77777777" w:rsidR="003E5130" w:rsidRPr="004D3578" w:rsidRDefault="003E5130" w:rsidP="003E5130">
      <w:pPr>
        <w:pStyle w:val="Heading2"/>
      </w:pPr>
      <w:bookmarkStart w:id="2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2"/>
      <w:r>
        <w:rPr>
          <w:lang w:eastAsia="zh-CN"/>
        </w:rPr>
        <w:t xml:space="preserve"> </w:t>
      </w:r>
      <w:r>
        <w:t xml:space="preserve"> </w:t>
      </w:r>
    </w:p>
    <w:p w14:paraId="6D99F3BF" w14:textId="77777777" w:rsidR="003E5130" w:rsidRDefault="003E5130" w:rsidP="003E5130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4628E83D" w14:textId="77777777" w:rsidR="003E5130" w:rsidRDefault="003E5130" w:rsidP="003E5130">
      <w:r>
        <w:t xml:space="preserve">This document includes the following security areas: </w:t>
      </w:r>
    </w:p>
    <w:p w14:paraId="2A623DC2" w14:textId="5526A978" w:rsidR="003E5130" w:rsidRPr="00497131" w:rsidRDefault="003E5130" w:rsidP="003E5130">
      <w:pPr>
        <w:pStyle w:val="B1"/>
        <w:numPr>
          <w:ilvl w:val="0"/>
          <w:numId w:val="3"/>
        </w:numPr>
      </w:pPr>
      <w:r>
        <w:t>Enhanced NAS security</w:t>
      </w:r>
      <w:r w:rsidRPr="00AF500D">
        <w:t xml:space="preserve"> </w:t>
      </w:r>
      <w:r w:rsidRPr="00BD0AC7">
        <w:t xml:space="preserve">deals with </w:t>
      </w:r>
      <w:r>
        <w:t>the security of multiple NAS related architecture enhancement in SA2.</w:t>
      </w:r>
    </w:p>
    <w:p w14:paraId="15E80DE7" w14:textId="77777777" w:rsidR="003E5130" w:rsidRDefault="003E5130" w:rsidP="00F408CB">
      <w:pPr>
        <w:pStyle w:val="B1"/>
        <w:ind w:left="0" w:firstLine="0"/>
      </w:pPr>
    </w:p>
    <w:p w14:paraId="75BB79B4" w14:textId="77777777" w:rsidR="00F408CB" w:rsidRPr="004D3578" w:rsidRDefault="00F408CB" w:rsidP="00F408CB">
      <w:pPr>
        <w:pStyle w:val="Heading2"/>
      </w:pPr>
      <w:bookmarkStart w:id="3" w:name="_Toc209957930"/>
      <w:r w:rsidRPr="004D3578">
        <w:t>4.2</w:t>
      </w:r>
      <w:r w:rsidRPr="004D3578">
        <w:tab/>
      </w:r>
      <w:r>
        <w:t xml:space="preserve">Potential </w:t>
      </w:r>
      <w:r>
        <w:rPr>
          <w:lang w:eastAsia="zh-CN"/>
        </w:rPr>
        <w:t>high level security requirements</w:t>
      </w:r>
      <w:bookmarkEnd w:id="3"/>
      <w:r>
        <w:rPr>
          <w:lang w:eastAsia="zh-CN"/>
        </w:rPr>
        <w:t xml:space="preserve"> </w:t>
      </w:r>
      <w:r>
        <w:t xml:space="preserve"> </w:t>
      </w:r>
    </w:p>
    <w:p w14:paraId="0C866FE0" w14:textId="77777777" w:rsidR="00F408CB" w:rsidRDefault="00F408CB" w:rsidP="00F408CB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 xml:space="preserve">high-level </w:t>
      </w:r>
      <w:r>
        <w:t>requirements that guide the study</w:t>
      </w:r>
      <w:r w:rsidRPr="00B8102E">
        <w:t>.</w:t>
      </w:r>
      <w:r>
        <w:t xml:space="preserve"> </w:t>
      </w:r>
    </w:p>
    <w:p w14:paraId="4075794E" w14:textId="77777777" w:rsidR="00F408CB" w:rsidRDefault="00F408CB" w:rsidP="00F408CB">
      <w:pPr>
        <w:pStyle w:val="B1"/>
        <w:ind w:left="0" w:firstLine="0"/>
      </w:pPr>
    </w:p>
    <w:p w14:paraId="026A02E8" w14:textId="77777777" w:rsidR="003E5130" w:rsidRDefault="003E5130" w:rsidP="003E5130">
      <w:pPr>
        <w:rPr>
          <w:lang w:val="en-US"/>
        </w:rPr>
      </w:pPr>
    </w:p>
    <w:p w14:paraId="37FE234C" w14:textId="77777777" w:rsidR="003E5130" w:rsidRDefault="003E5130" w:rsidP="003E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B9CEA1D" w14:textId="77777777" w:rsidR="003E5130" w:rsidRPr="00235394" w:rsidRDefault="003E5130" w:rsidP="003E5130">
      <w:pPr>
        <w:pStyle w:val="Heading1"/>
        <w:rPr>
          <w:lang w:eastAsia="zh-CN"/>
        </w:rPr>
      </w:pPr>
      <w:bookmarkStart w:id="4" w:name="_Toc448754534"/>
      <w:bookmarkStart w:id="5" w:name="_Toc209957931"/>
      <w:r>
        <w:lastRenderedPageBreak/>
        <w:t>5</w:t>
      </w:r>
      <w:r w:rsidRPr="00235394">
        <w:tab/>
      </w:r>
      <w:r>
        <w:t>Key issues and solutions</w:t>
      </w:r>
      <w:bookmarkEnd w:id="4"/>
      <w:bookmarkEnd w:id="5"/>
      <w:r>
        <w:t xml:space="preserve"> </w:t>
      </w:r>
    </w:p>
    <w:p w14:paraId="3DCE1A4D" w14:textId="28837DDA" w:rsidR="003E5130" w:rsidRDefault="003E5130" w:rsidP="003E5130">
      <w:pPr>
        <w:pStyle w:val="Heading2"/>
      </w:pPr>
      <w:bookmarkStart w:id="6" w:name="_Toc448754535"/>
      <w:bookmarkStart w:id="7" w:name="_Toc209957932"/>
      <w:r>
        <w:t>5.x</w:t>
      </w:r>
      <w:r w:rsidRPr="00235394">
        <w:tab/>
      </w:r>
      <w:r>
        <w:t xml:space="preserve">Security area #x: </w:t>
      </w:r>
      <w:bookmarkEnd w:id="6"/>
      <w:bookmarkEnd w:id="7"/>
      <w:commentRangeStart w:id="8"/>
      <w:r>
        <w:t xml:space="preserve">Enhanced NAS security </w:t>
      </w:r>
      <w:commentRangeEnd w:id="8"/>
      <w:r w:rsidR="000723F7">
        <w:rPr>
          <w:rStyle w:val="CommentReference"/>
          <w:rFonts w:ascii="Times New Roman" w:hAnsi="Times New Roman"/>
        </w:rPr>
        <w:commentReference w:id="8"/>
      </w:r>
    </w:p>
    <w:p w14:paraId="26D3C58E" w14:textId="77777777" w:rsidR="003E5130" w:rsidRDefault="003E5130" w:rsidP="003E5130">
      <w:pPr>
        <w:pStyle w:val="Heading3"/>
      </w:pPr>
      <w:bookmarkStart w:id="9" w:name="_Toc448754536"/>
      <w:bookmarkStart w:id="10" w:name="_Toc209957933"/>
      <w:r>
        <w:rPr>
          <w:lang w:eastAsia="zh-CN"/>
        </w:rP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9"/>
      <w:bookmarkEnd w:id="10"/>
      <w:r>
        <w:t xml:space="preserve"> </w:t>
      </w:r>
    </w:p>
    <w:p w14:paraId="254E9A4D" w14:textId="77777777" w:rsidR="003E5130" w:rsidRDefault="003E5130" w:rsidP="003E5130">
      <w:pPr>
        <w:pStyle w:val="EditorsNote"/>
      </w:pPr>
      <w:r w:rsidRPr="00FA70CA">
        <w:rPr>
          <w:highlight w:val="yellow"/>
        </w:rPr>
        <w:t>Editor's Note: Detailed description of the security area</w:t>
      </w:r>
      <w:r>
        <w:rPr>
          <w:lang w:eastAsia="zh-CN"/>
        </w:rPr>
        <w:t xml:space="preserve"> </w:t>
      </w:r>
    </w:p>
    <w:p w14:paraId="1D62D9BF" w14:textId="72DCD5B7" w:rsidR="00411990" w:rsidRDefault="00411990" w:rsidP="00411990">
      <w:pPr>
        <w:rPr>
          <w:lang w:val="en-US"/>
        </w:rPr>
      </w:pPr>
      <w:r w:rsidRPr="00411990">
        <w:rPr>
          <w:lang w:val="en-US"/>
        </w:rPr>
        <w:t xml:space="preserve">3GPP SA2 is working on multiple Non-Access Stratum (NAS) aspects for 6G to enhance signaling, mobility management, session management, and connection control with improved efficiency and security. These efforts aim to provide a robust, </w:t>
      </w:r>
      <w:r>
        <w:rPr>
          <w:lang w:val="en-US"/>
        </w:rPr>
        <w:t xml:space="preserve">and </w:t>
      </w:r>
      <w:r w:rsidRPr="00411990">
        <w:rPr>
          <w:lang w:val="en-US"/>
        </w:rPr>
        <w:t xml:space="preserve">scalable NAS framework that aligns with 6G’s ambitious performance and service requirements. </w:t>
      </w:r>
      <w:r>
        <w:rPr>
          <w:lang w:val="en-US"/>
        </w:rPr>
        <w:t xml:space="preserve">This requires security analysis of the multiple NAS enhancement. </w:t>
      </w:r>
    </w:p>
    <w:p w14:paraId="53823AE9" w14:textId="74483B91" w:rsidR="003E5130" w:rsidRDefault="003E5130" w:rsidP="003E5130">
      <w:pPr>
        <w:rPr>
          <w:lang w:val="en-US"/>
        </w:rPr>
      </w:pPr>
    </w:p>
    <w:p w14:paraId="461AECAA" w14:textId="77777777" w:rsidR="003E5130" w:rsidRDefault="003E5130" w:rsidP="003E5130">
      <w:pPr>
        <w:rPr>
          <w:lang w:val="en-US"/>
        </w:rPr>
      </w:pPr>
    </w:p>
    <w:p w14:paraId="0FF0B87B" w14:textId="11F5FE71" w:rsidR="007D147B" w:rsidRDefault="003E5130" w:rsidP="003E5130">
      <w:pPr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</w:t>
      </w:r>
      <w:r w:rsidR="007D147B" w:rsidRPr="00084399">
        <w:rPr>
          <w:lang w:eastAsia="zh-CN"/>
        </w:rPr>
        <w:t>.</w:t>
      </w:r>
    </w:p>
    <w:p w14:paraId="7426BD22" w14:textId="77777777" w:rsidR="00E33CAF" w:rsidRPr="00E33CAF" w:rsidRDefault="00E33CAF">
      <w:pPr>
        <w:rPr>
          <w:lang w:eastAsia="zh-CN"/>
        </w:rPr>
      </w:pPr>
    </w:p>
    <w:p w14:paraId="56639910" w14:textId="77777777" w:rsidR="00E33CAF" w:rsidRDefault="00E33CAF" w:rsidP="00E33C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36262F" w14:textId="77777777" w:rsidR="00E33CAF" w:rsidRDefault="00E33CAF">
      <w:pPr>
        <w:rPr>
          <w:lang w:val="en-US"/>
        </w:rPr>
      </w:pPr>
    </w:p>
    <w:sectPr w:rsidR="00E33CAF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8" w:author="Saurabh Khare (Nokia)" w:date="2025-10-02T16:51:00Z" w:initials="SK">
    <w:p w14:paraId="3C70CE4F" w14:textId="77777777" w:rsidR="00075681" w:rsidRDefault="000723F7" w:rsidP="00075681">
      <w:pPr>
        <w:pStyle w:val="CommentText"/>
      </w:pPr>
      <w:r>
        <w:rPr>
          <w:rStyle w:val="CommentReference"/>
        </w:rPr>
        <w:annotationRef/>
      </w:r>
      <w:r w:rsidR="00075681">
        <w:t xml:space="preserve">Based on the agreement, it can be added in bigger security area “Security context and key management” or can be kept separately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C70CE4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9508E54" w16cex:dateUtc="2025-10-02T11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70CE4F" w16cid:durableId="79508E5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4B8C7" w14:textId="77777777" w:rsidR="009B323F" w:rsidRDefault="009B323F">
      <w:r>
        <w:separator/>
      </w:r>
    </w:p>
  </w:endnote>
  <w:endnote w:type="continuationSeparator" w:id="0">
    <w:p w14:paraId="7269D8D9" w14:textId="77777777" w:rsidR="009B323F" w:rsidRDefault="009B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193B0" w14:textId="77777777" w:rsidR="009B323F" w:rsidRDefault="009B323F">
      <w:r>
        <w:separator/>
      </w:r>
    </w:p>
  </w:footnote>
  <w:footnote w:type="continuationSeparator" w:id="0">
    <w:p w14:paraId="0D115A53" w14:textId="77777777" w:rsidR="009B323F" w:rsidRDefault="009B3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80637428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99561585">
    <w:abstractNumId w:val="2"/>
  </w:num>
  <w:num w:numId="3" w16cid:durableId="93135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C7D"/>
    <w:rsid w:val="00027F96"/>
    <w:rsid w:val="00032590"/>
    <w:rsid w:val="00041BC1"/>
    <w:rsid w:val="00046EF8"/>
    <w:rsid w:val="000723F7"/>
    <w:rsid w:val="00075681"/>
    <w:rsid w:val="00084399"/>
    <w:rsid w:val="000B4FFC"/>
    <w:rsid w:val="000B59EB"/>
    <w:rsid w:val="000D1D4A"/>
    <w:rsid w:val="000F2745"/>
    <w:rsid w:val="0010504F"/>
    <w:rsid w:val="00131EBF"/>
    <w:rsid w:val="00136272"/>
    <w:rsid w:val="00141EBC"/>
    <w:rsid w:val="001604A8"/>
    <w:rsid w:val="00166ADD"/>
    <w:rsid w:val="001B093A"/>
    <w:rsid w:val="001C5CF1"/>
    <w:rsid w:val="002000EF"/>
    <w:rsid w:val="0020682F"/>
    <w:rsid w:val="00214DF0"/>
    <w:rsid w:val="002474B7"/>
    <w:rsid w:val="0026262B"/>
    <w:rsid w:val="00266561"/>
    <w:rsid w:val="002820ED"/>
    <w:rsid w:val="00287C53"/>
    <w:rsid w:val="002C7896"/>
    <w:rsid w:val="002E1622"/>
    <w:rsid w:val="0032150F"/>
    <w:rsid w:val="003A5384"/>
    <w:rsid w:val="003B2926"/>
    <w:rsid w:val="003B6F78"/>
    <w:rsid w:val="003C6DBF"/>
    <w:rsid w:val="003E5130"/>
    <w:rsid w:val="003F77B2"/>
    <w:rsid w:val="004054C1"/>
    <w:rsid w:val="00411990"/>
    <w:rsid w:val="0041457A"/>
    <w:rsid w:val="0044235F"/>
    <w:rsid w:val="00455B98"/>
    <w:rsid w:val="004721C0"/>
    <w:rsid w:val="004747C3"/>
    <w:rsid w:val="004A28D7"/>
    <w:rsid w:val="004A6832"/>
    <w:rsid w:val="004D536E"/>
    <w:rsid w:val="004E2F92"/>
    <w:rsid w:val="004E674A"/>
    <w:rsid w:val="0051126F"/>
    <w:rsid w:val="0051513A"/>
    <w:rsid w:val="0051688C"/>
    <w:rsid w:val="0054790E"/>
    <w:rsid w:val="0057375F"/>
    <w:rsid w:val="00587CB1"/>
    <w:rsid w:val="005C271C"/>
    <w:rsid w:val="005C795F"/>
    <w:rsid w:val="00610FC8"/>
    <w:rsid w:val="00636414"/>
    <w:rsid w:val="00653E2A"/>
    <w:rsid w:val="006758B0"/>
    <w:rsid w:val="0069541A"/>
    <w:rsid w:val="006C7B21"/>
    <w:rsid w:val="006D0202"/>
    <w:rsid w:val="006D74A9"/>
    <w:rsid w:val="0072062E"/>
    <w:rsid w:val="007520D0"/>
    <w:rsid w:val="007560B8"/>
    <w:rsid w:val="0076269C"/>
    <w:rsid w:val="00776304"/>
    <w:rsid w:val="00780A06"/>
    <w:rsid w:val="00785301"/>
    <w:rsid w:val="00793D77"/>
    <w:rsid w:val="007B72A3"/>
    <w:rsid w:val="007D147B"/>
    <w:rsid w:val="007F7A59"/>
    <w:rsid w:val="008017C8"/>
    <w:rsid w:val="00824659"/>
    <w:rsid w:val="0082707E"/>
    <w:rsid w:val="00844330"/>
    <w:rsid w:val="008B4AAF"/>
    <w:rsid w:val="008D3C47"/>
    <w:rsid w:val="008D693E"/>
    <w:rsid w:val="009158D2"/>
    <w:rsid w:val="009255E7"/>
    <w:rsid w:val="00973331"/>
    <w:rsid w:val="00982BA7"/>
    <w:rsid w:val="009847A8"/>
    <w:rsid w:val="00994089"/>
    <w:rsid w:val="009A21B0"/>
    <w:rsid w:val="009B323F"/>
    <w:rsid w:val="00A34787"/>
    <w:rsid w:val="00A74F72"/>
    <w:rsid w:val="00A81DF9"/>
    <w:rsid w:val="00A97832"/>
    <w:rsid w:val="00AA3DBE"/>
    <w:rsid w:val="00AA7E59"/>
    <w:rsid w:val="00AE35AD"/>
    <w:rsid w:val="00B1513B"/>
    <w:rsid w:val="00B41104"/>
    <w:rsid w:val="00B62670"/>
    <w:rsid w:val="00B679E8"/>
    <w:rsid w:val="00B72FF2"/>
    <w:rsid w:val="00B825AB"/>
    <w:rsid w:val="00BA09A2"/>
    <w:rsid w:val="00BA4BE2"/>
    <w:rsid w:val="00BD1620"/>
    <w:rsid w:val="00BF3721"/>
    <w:rsid w:val="00C3686B"/>
    <w:rsid w:val="00C55A7F"/>
    <w:rsid w:val="00C56F8B"/>
    <w:rsid w:val="00C601CB"/>
    <w:rsid w:val="00C6395D"/>
    <w:rsid w:val="00C86F41"/>
    <w:rsid w:val="00C87441"/>
    <w:rsid w:val="00C93D83"/>
    <w:rsid w:val="00CA74EF"/>
    <w:rsid w:val="00CC4471"/>
    <w:rsid w:val="00CC5F82"/>
    <w:rsid w:val="00D07287"/>
    <w:rsid w:val="00D318B2"/>
    <w:rsid w:val="00D55FB4"/>
    <w:rsid w:val="00D925E7"/>
    <w:rsid w:val="00D93F06"/>
    <w:rsid w:val="00DC5843"/>
    <w:rsid w:val="00DD11B1"/>
    <w:rsid w:val="00DD5DA7"/>
    <w:rsid w:val="00E1464D"/>
    <w:rsid w:val="00E25D01"/>
    <w:rsid w:val="00E33CAF"/>
    <w:rsid w:val="00E54C0A"/>
    <w:rsid w:val="00EA06E3"/>
    <w:rsid w:val="00EE2BA9"/>
    <w:rsid w:val="00F21090"/>
    <w:rsid w:val="00F30FD1"/>
    <w:rsid w:val="00F32057"/>
    <w:rsid w:val="00F408CB"/>
    <w:rsid w:val="00F431B2"/>
    <w:rsid w:val="00F57C87"/>
    <w:rsid w:val="00F64D5B"/>
    <w:rsid w:val="00F6525A"/>
    <w:rsid w:val="00F73DC7"/>
    <w:rsid w:val="00FE5D9B"/>
    <w:rsid w:val="05CE4534"/>
    <w:rsid w:val="0732C565"/>
    <w:rsid w:val="0C769B69"/>
    <w:rsid w:val="14917304"/>
    <w:rsid w:val="303CA18B"/>
    <w:rsid w:val="406FF07D"/>
    <w:rsid w:val="67F7B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F7A5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EditorsNoteCharChar">
    <w:name w:val="Editor's Note Char Char"/>
    <w:link w:val="EditorsNote"/>
    <w:rsid w:val="003E513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3E51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RBI5PAMIO524-1616901215-57526</_dlc_DocId>
    <_dlc_DocIdUrl xmlns="71c5aaf6-e6ce-465b-b873-5148d2a4c105">
      <Url>https://nokia.sharepoint.com/sites/gxp/_layouts/15/DocIdRedir.aspx?ID=RBI5PAMIO524-1616901215-57526</Url>
      <Description>RBI5PAMIO524-1616901215-57526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73B96CD-FB9B-4E18-BC93-C0DF2E9BEB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B046808-7EAD-47B0-BFCC-2E5FD8B59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39EA79-A0ED-4F0F-BD34-778CBBFF81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28F1A73-EB14-4819-B802-A172A8BB897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C3B697-1806-4D74-B74A-864DE53E8BF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998</TotalTime>
  <Pages>2</Pages>
  <Words>241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 (Nokia)</cp:lastModifiedBy>
  <cp:revision>16</cp:revision>
  <cp:lastPrinted>1899-12-31T23:00:00Z</cp:lastPrinted>
  <dcterms:created xsi:type="dcterms:W3CDTF">2025-10-01T06:42:00Z</dcterms:created>
  <dcterms:modified xsi:type="dcterms:W3CDTF">2025-10-06T07:39:00Z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cd339088-ad8d-4379-940d-8d743ea9abd8</vt:lpwstr>
  </property>
  <property fmtid="{D5CDD505-2E9C-101B-9397-08002B2CF9AE}" pid="5" name="MediaServiceImageTags">
    <vt:lpwstr/>
  </property>
</Properties>
</file>